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D029EE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D029EE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D029EE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D029EE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D8443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11091/001-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D029EE">
          <w:t>18.11.2016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D029EE" w:rsidRPr="00D029EE">
          <w:rPr>
            <w:bCs/>
          </w:rPr>
          <w:t>24</w:t>
        </w:r>
        <w:r w:rsidR="00D029EE">
          <w:t>.11.2016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D8443C" w:rsidRPr="00D8443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D8443C" w:rsidRPr="00D8443C">
          <w:rPr>
            <w:rStyle w:val="aa"/>
          </w:rPr>
          <w:t>440052, г. Пенза, ул. Ново-Тамбовская, д.9;</w:t>
        </w:r>
        <w:r w:rsidR="00D8443C" w:rsidRPr="00D8443C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D8443C" w:rsidRPr="00D8443C">
          <w:rPr>
            <w:rStyle w:val="aa"/>
          </w:rPr>
          <w:t xml:space="preserve"> Отделение физиотерапии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D8443C" w:rsidRPr="00D8443C">
          <w:rPr>
            <w:u w:val="single"/>
          </w:rPr>
          <w:t xml:space="preserve"> 11091/001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D8443C" w:rsidRPr="00D8443C">
          <w:rPr>
            <w:rStyle w:val="aa"/>
          </w:rPr>
          <w:t xml:space="preserve"> Заведующий отделением - врач-физиотерапевт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D8443C" w:rsidRPr="00D8443C">
          <w:rPr>
            <w:rStyle w:val="aa"/>
          </w:rPr>
          <w:t xml:space="preserve"> отсутствует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D8443C" w:rsidRPr="00D8443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EC22CA" w:rsidRPr="001D5852" w:rsidTr="00F912F0">
        <w:trPr>
          <w:jc w:val="center"/>
        </w:trPr>
        <w:tc>
          <w:tcPr>
            <w:tcW w:w="4678" w:type="dxa"/>
            <w:vAlign w:val="center"/>
          </w:tcPr>
          <w:p w:rsidR="00EC22CA" w:rsidRPr="001D5852" w:rsidRDefault="00EC22CA" w:rsidP="00EC22CA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EC22CA" w:rsidRPr="001D5852" w:rsidRDefault="00EC22CA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EC22CA" w:rsidRPr="001D5852" w:rsidRDefault="00EC22CA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EC22CA" w:rsidRPr="001D5852" w:rsidRDefault="00EC22CA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EC22CA" w:rsidRPr="001D5852" w:rsidRDefault="00EC22CA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C22CA" w:rsidRPr="00EC22CA" w:rsidRDefault="00411DF4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EC22CA" w:rsidRPr="00EC22CA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EC22CA" w:rsidRPr="00EC22CA" w:rsidRDefault="00EC22CA" w:rsidP="00AD14A4">
      <w:r w:rsidRPr="00EC22CA">
        <w:t>- Руководство по эксплуатации прибора комбинированного ТКА-ПКМ (02) люксметр + яркомер;</w:t>
      </w:r>
    </w:p>
    <w:p w:rsidR="00EC22CA" w:rsidRPr="00EC22CA" w:rsidRDefault="00EC22CA" w:rsidP="00AD14A4">
      <w:r w:rsidRPr="00EC22C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EC22CA" w:rsidP="00AD14A4">
      <w:r w:rsidRPr="00EC22CA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411DF4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A203E2" w:rsidRPr="001D5852" w:rsidTr="00234932">
        <w:trPr>
          <w:jc w:val="center"/>
        </w:trPr>
        <w:tc>
          <w:tcPr>
            <w:tcW w:w="2969" w:type="dxa"/>
            <w:vAlign w:val="center"/>
          </w:tcPr>
          <w:p w:rsidR="00A203E2" w:rsidRPr="001D5852" w:rsidRDefault="00A203E2" w:rsidP="00883461">
            <w:pPr>
              <w:pStyle w:val="a8"/>
            </w:pPr>
            <w:bookmarkStart w:id="8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A203E2" w:rsidRPr="001D5852" w:rsidRDefault="00A203E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A203E2" w:rsidRPr="001D5852" w:rsidRDefault="00A203E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A203E2" w:rsidRPr="001D5852" w:rsidRDefault="00A203E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A203E2" w:rsidRPr="001D5852" w:rsidRDefault="00A203E2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A203E2" w:rsidRPr="001D5852" w:rsidRDefault="00A203E2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A203E2" w:rsidRPr="001D5852" w:rsidTr="000D1F5B">
        <w:trPr>
          <w:jc w:val="center"/>
        </w:trPr>
        <w:tc>
          <w:tcPr>
            <w:tcW w:w="3237" w:type="dxa"/>
            <w:vAlign w:val="center"/>
          </w:tcPr>
          <w:p w:rsidR="00A203E2" w:rsidRPr="00A203E2" w:rsidRDefault="00A203E2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A203E2" w:rsidRPr="001D5852" w:rsidRDefault="00A203E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A203E2" w:rsidRPr="001D5852" w:rsidRDefault="00A203E2" w:rsidP="00883461">
            <w:pPr>
              <w:pStyle w:val="a8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A203E2" w:rsidRPr="001D5852" w:rsidRDefault="00A203E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A203E2" w:rsidRPr="00A203E2" w:rsidRDefault="00A203E2" w:rsidP="00883461">
            <w:pPr>
              <w:pStyle w:val="a8"/>
              <w:rPr>
                <w:b/>
              </w:rPr>
            </w:pPr>
            <w:r w:rsidRPr="00A203E2">
              <w:rPr>
                <w:b/>
              </w:rPr>
              <w:t>70</w:t>
            </w:r>
          </w:p>
        </w:tc>
      </w:tr>
      <w:tr w:rsidR="00A203E2" w:rsidRPr="001D5852" w:rsidTr="000D1F5B">
        <w:trPr>
          <w:jc w:val="center"/>
        </w:trPr>
        <w:tc>
          <w:tcPr>
            <w:tcW w:w="3237" w:type="dxa"/>
            <w:vAlign w:val="center"/>
          </w:tcPr>
          <w:p w:rsidR="00A203E2" w:rsidRPr="00A203E2" w:rsidRDefault="00A203E2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A203E2" w:rsidRPr="001D5852" w:rsidRDefault="00A203E2" w:rsidP="00883461">
            <w:pPr>
              <w:pStyle w:val="a8"/>
            </w:pPr>
            <w:r>
              <w:t>420</w:t>
            </w:r>
          </w:p>
        </w:tc>
        <w:tc>
          <w:tcPr>
            <w:tcW w:w="1984" w:type="dxa"/>
            <w:vAlign w:val="center"/>
          </w:tcPr>
          <w:p w:rsidR="00A203E2" w:rsidRDefault="00A203E2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A203E2" w:rsidRPr="001D5852" w:rsidRDefault="00A203E2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A203E2" w:rsidRPr="00A203E2" w:rsidRDefault="00A203E2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A203E2" w:rsidRPr="00A203E2">
          <w:rPr>
            <w:bCs/>
          </w:rPr>
          <w:t>-</w:t>
        </w:r>
        <w:r w:rsidR="00A203E2" w:rsidRPr="00A203E2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A203E2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029EE" w:rsidTr="00D029E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029EE" w:rsidRDefault="00D029EE" w:rsidP="00AA46ED">
            <w:pPr>
              <w:pStyle w:val="a8"/>
            </w:pPr>
            <w:r w:rsidRPr="00D029E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029EE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029EE" w:rsidRDefault="00D029EE" w:rsidP="00AA46ED">
            <w:pPr>
              <w:pStyle w:val="a8"/>
            </w:pPr>
            <w:r w:rsidRPr="00D029E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029EE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029EE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029EE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029EE" w:rsidRDefault="00D029EE" w:rsidP="00AA46ED">
            <w:pPr>
              <w:pStyle w:val="a8"/>
            </w:pPr>
            <w:r w:rsidRPr="00D029EE">
              <w:t>Митяева Ольга Александровна</w:t>
            </w:r>
          </w:p>
        </w:tc>
      </w:tr>
      <w:tr w:rsidR="00AA46ED" w:rsidRPr="00D029EE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029EE" w:rsidRDefault="00D029EE" w:rsidP="00AA46ED">
            <w:pPr>
              <w:pStyle w:val="a8"/>
              <w:rPr>
                <w:b/>
                <w:vertAlign w:val="superscript"/>
              </w:rPr>
            </w:pPr>
            <w:r w:rsidRPr="00D029E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029EE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029EE" w:rsidRDefault="00D029EE" w:rsidP="00AA46ED">
            <w:pPr>
              <w:pStyle w:val="a8"/>
              <w:rPr>
                <w:b/>
                <w:vertAlign w:val="superscript"/>
              </w:rPr>
            </w:pPr>
            <w:r w:rsidRPr="00D029E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029E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029EE" w:rsidRDefault="00D029EE" w:rsidP="00AA46ED">
            <w:pPr>
              <w:pStyle w:val="a8"/>
              <w:rPr>
                <w:b/>
                <w:vertAlign w:val="superscript"/>
              </w:rPr>
            </w:pPr>
            <w:r w:rsidRPr="00D029E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029E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029EE" w:rsidRDefault="00D029EE" w:rsidP="00AA46ED">
            <w:pPr>
              <w:pStyle w:val="a8"/>
              <w:rPr>
                <w:b/>
                <w:vertAlign w:val="superscript"/>
              </w:rPr>
            </w:pPr>
            <w:r w:rsidRPr="00D029EE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D029EE" w:rsidTr="00D029E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D029EE" w:rsidRDefault="00D029EE" w:rsidP="00250DF5">
            <w:pPr>
              <w:pStyle w:val="a8"/>
            </w:pPr>
            <w:r w:rsidRPr="00D029EE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D029EE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D029EE" w:rsidRDefault="00D029EE" w:rsidP="00250DF5">
            <w:pPr>
              <w:pStyle w:val="a8"/>
            </w:pPr>
            <w:r w:rsidRPr="00D029EE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D029EE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D029EE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D029EE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D029EE" w:rsidRDefault="00D029EE" w:rsidP="00250DF5">
            <w:pPr>
              <w:pStyle w:val="a8"/>
            </w:pPr>
            <w:r w:rsidRPr="00D029EE">
              <w:t>Лукичев Дмитрий Олегович</w:t>
            </w:r>
          </w:p>
        </w:tc>
      </w:tr>
      <w:tr w:rsidR="00250DF5" w:rsidRPr="00D029EE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D029EE" w:rsidRDefault="00D029EE" w:rsidP="00250DF5">
            <w:pPr>
              <w:pStyle w:val="a8"/>
              <w:rPr>
                <w:b/>
                <w:vertAlign w:val="superscript"/>
              </w:rPr>
            </w:pPr>
            <w:r w:rsidRPr="00D029E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D029EE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D029EE" w:rsidRDefault="00D029EE" w:rsidP="00250DF5">
            <w:pPr>
              <w:pStyle w:val="a8"/>
              <w:rPr>
                <w:b/>
                <w:vertAlign w:val="superscript"/>
              </w:rPr>
            </w:pPr>
            <w:r w:rsidRPr="00D029E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D029EE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D029EE" w:rsidRDefault="00D029EE" w:rsidP="00250DF5">
            <w:pPr>
              <w:pStyle w:val="a8"/>
              <w:rPr>
                <w:b/>
                <w:vertAlign w:val="superscript"/>
              </w:rPr>
            </w:pPr>
            <w:r w:rsidRPr="00D029E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D029EE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D029EE" w:rsidRDefault="00D029EE" w:rsidP="00250DF5">
            <w:pPr>
              <w:pStyle w:val="a8"/>
              <w:rPr>
                <w:b/>
                <w:vertAlign w:val="superscript"/>
              </w:rPr>
            </w:pPr>
            <w:r w:rsidRPr="00D029EE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9EE" w:rsidRDefault="00D029EE" w:rsidP="0076042D">
      <w:pPr>
        <w:pStyle w:val="a9"/>
      </w:pPr>
      <w:r>
        <w:separator/>
      </w:r>
    </w:p>
  </w:endnote>
  <w:endnote w:type="continuationSeparator" w:id="0">
    <w:p w:rsidR="00D029EE" w:rsidRDefault="00D029EE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D8443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11091/001-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411DF4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411DF4" w:rsidRPr="00F912F0">
            <w:rPr>
              <w:rStyle w:val="ad"/>
              <w:sz w:val="20"/>
              <w:szCs w:val="20"/>
            </w:rPr>
            <w:fldChar w:fldCharType="separate"/>
          </w:r>
          <w:r w:rsidR="00D8443C">
            <w:rPr>
              <w:rStyle w:val="ad"/>
              <w:noProof/>
              <w:sz w:val="20"/>
              <w:szCs w:val="20"/>
            </w:rPr>
            <w:t>1</w:t>
          </w:r>
          <w:r w:rsidR="00411DF4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8443C" w:rsidRPr="00D8443C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9EE" w:rsidRDefault="00D029EE" w:rsidP="0076042D">
      <w:pPr>
        <w:pStyle w:val="a9"/>
      </w:pPr>
      <w:r>
        <w:separator/>
      </w:r>
    </w:p>
  </w:footnote>
  <w:footnote w:type="continuationSeparator" w:id="0">
    <w:p w:rsidR="00D029EE" w:rsidRDefault="00D029EE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тделение физиотерапии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23538BDF16E84380A0EC4B2CB060F102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01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415D0D5F08A47D9A139D240E25DD787"/>
    <w:docVar w:name="rm_id" w:val="111"/>
    <w:docVar w:name="rm_name" w:val=" Заведующий отделением - врач-физиотерапевт "/>
    <w:docVar w:name="rm_number" w:val=" 11091/001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ют "/>
    <w:docVar w:name="version" w:val="51"/>
    <w:docVar w:name="zona_name" w:val="Кабинет"/>
    <w:docVar w:name="zona_time" w:val="70"/>
  </w:docVars>
  <w:rsids>
    <w:rsidRoot w:val="00865E4C"/>
    <w:rsid w:val="00025683"/>
    <w:rsid w:val="00035F4D"/>
    <w:rsid w:val="0004130D"/>
    <w:rsid w:val="00046815"/>
    <w:rsid w:val="0005566C"/>
    <w:rsid w:val="000624A8"/>
    <w:rsid w:val="000D1F5B"/>
    <w:rsid w:val="000F3C2A"/>
    <w:rsid w:val="00110025"/>
    <w:rsid w:val="001429B1"/>
    <w:rsid w:val="001607C8"/>
    <w:rsid w:val="001D5852"/>
    <w:rsid w:val="001F4D8D"/>
    <w:rsid w:val="00234932"/>
    <w:rsid w:val="00250DF5"/>
    <w:rsid w:val="002E55C6"/>
    <w:rsid w:val="00305B2F"/>
    <w:rsid w:val="003360D5"/>
    <w:rsid w:val="00367816"/>
    <w:rsid w:val="003876C3"/>
    <w:rsid w:val="003C24DB"/>
    <w:rsid w:val="00402CAC"/>
    <w:rsid w:val="00411DF4"/>
    <w:rsid w:val="00444410"/>
    <w:rsid w:val="0045527C"/>
    <w:rsid w:val="00471CA4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9682B"/>
    <w:rsid w:val="006C28B3"/>
    <w:rsid w:val="007049EB"/>
    <w:rsid w:val="00710271"/>
    <w:rsid w:val="00717C9F"/>
    <w:rsid w:val="00754D38"/>
    <w:rsid w:val="0076042D"/>
    <w:rsid w:val="007D1852"/>
    <w:rsid w:val="007D2CEA"/>
    <w:rsid w:val="00865E4C"/>
    <w:rsid w:val="00883461"/>
    <w:rsid w:val="008E68DE"/>
    <w:rsid w:val="008F3FC4"/>
    <w:rsid w:val="0090588D"/>
    <w:rsid w:val="0092778A"/>
    <w:rsid w:val="00967790"/>
    <w:rsid w:val="00A12349"/>
    <w:rsid w:val="00A203E2"/>
    <w:rsid w:val="00A31CD6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C02721"/>
    <w:rsid w:val="00CE3307"/>
    <w:rsid w:val="00D029EE"/>
    <w:rsid w:val="00D76DF8"/>
    <w:rsid w:val="00D8443C"/>
    <w:rsid w:val="00DB5302"/>
    <w:rsid w:val="00DD6B1F"/>
    <w:rsid w:val="00E124F4"/>
    <w:rsid w:val="00E36337"/>
    <w:rsid w:val="00EB72AD"/>
    <w:rsid w:val="00EC22CA"/>
    <w:rsid w:val="00EC37A1"/>
    <w:rsid w:val="00EF3DC4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2</TotalTime>
  <Pages>2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2016-11-24T07:33:00Z</dcterms:created>
  <dcterms:modified xsi:type="dcterms:W3CDTF">2016-11-25T06:18:00Z</dcterms:modified>
</cp:coreProperties>
</file>